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8C103" w14:textId="77777777" w:rsidR="0088590B" w:rsidRPr="0047582A" w:rsidRDefault="0088590B" w:rsidP="0088590B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  <w:u w:val="single"/>
        </w:rPr>
        <w:t>Christian BAYNARD</w:t>
      </w:r>
      <w:r w:rsidRPr="0047582A">
        <w:rPr>
          <w:rStyle w:val="s1"/>
        </w:rPr>
        <w:t xml:space="preserve">    </w:t>
      </w:r>
      <w:proofErr w:type="gramStart"/>
      <w:r w:rsidRPr="0047582A">
        <w:rPr>
          <w:rStyle w:val="s1"/>
        </w:rPr>
        <w:t xml:space="preserve">   (</w:t>
      </w:r>
      <w:proofErr w:type="gramEnd"/>
      <w:r w:rsidRPr="0047582A">
        <w:rPr>
          <w:rStyle w:val="s1"/>
        </w:rPr>
        <w:t>fl.1508)</w:t>
      </w:r>
    </w:p>
    <w:p w14:paraId="27B1758B" w14:textId="77777777" w:rsidR="0088590B" w:rsidRPr="0047582A" w:rsidRDefault="0088590B" w:rsidP="0088590B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>of Norwich. Widow.</w:t>
      </w:r>
    </w:p>
    <w:p w14:paraId="5DF72D16" w14:textId="77777777" w:rsidR="0088590B" w:rsidRPr="0047582A" w:rsidRDefault="0088590B" w:rsidP="0088590B">
      <w:pPr>
        <w:pStyle w:val="NoSpacing"/>
        <w:tabs>
          <w:tab w:val="left" w:pos="720"/>
        </w:tabs>
        <w:rPr>
          <w:rStyle w:val="s1"/>
        </w:rPr>
      </w:pPr>
    </w:p>
    <w:p w14:paraId="6E898BCB" w14:textId="77777777" w:rsidR="0088590B" w:rsidRPr="0047582A" w:rsidRDefault="0088590B" w:rsidP="0088590B">
      <w:pPr>
        <w:pStyle w:val="NoSpacing"/>
        <w:tabs>
          <w:tab w:val="left" w:pos="720"/>
        </w:tabs>
        <w:rPr>
          <w:rStyle w:val="s1"/>
        </w:rPr>
      </w:pPr>
    </w:p>
    <w:p w14:paraId="2DC4CCAE" w14:textId="77777777" w:rsidR="0088590B" w:rsidRPr="0047582A" w:rsidRDefault="0088590B" w:rsidP="0088590B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  <w:t>1508</w:t>
      </w:r>
      <w:r w:rsidRPr="0047582A">
        <w:rPr>
          <w:rStyle w:val="s1"/>
        </w:rPr>
        <w:tab/>
        <w:t>She made her Will.</w:t>
      </w:r>
    </w:p>
    <w:p w14:paraId="71ECF245" w14:textId="77777777" w:rsidR="0088590B" w:rsidRPr="0047582A" w:rsidRDefault="0088590B" w:rsidP="0088590B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</w:r>
      <w:r w:rsidRPr="0047582A">
        <w:rPr>
          <w:rStyle w:val="s1"/>
        </w:rPr>
        <w:tab/>
        <w:t>(</w:t>
      </w:r>
      <w:hyperlink r:id="rId6" w:history="1">
        <w:r w:rsidRPr="0047582A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 w:rsidRPr="0047582A">
        <w:rPr>
          <w:rStyle w:val="s1"/>
        </w:rPr>
        <w:t xml:space="preserve">  Cat. Ref. NCC Will register, </w:t>
      </w:r>
      <w:proofErr w:type="spellStart"/>
      <w:r w:rsidRPr="0047582A">
        <w:rPr>
          <w:rStyle w:val="s1"/>
        </w:rPr>
        <w:t>Spyltymber</w:t>
      </w:r>
      <w:proofErr w:type="spellEnd"/>
      <w:r w:rsidRPr="0047582A">
        <w:rPr>
          <w:rStyle w:val="s1"/>
        </w:rPr>
        <w:t xml:space="preserve"> 76)</w:t>
      </w:r>
    </w:p>
    <w:p w14:paraId="2A1730B6" w14:textId="77777777" w:rsidR="0088590B" w:rsidRPr="0047582A" w:rsidRDefault="0088590B" w:rsidP="0088590B">
      <w:pPr>
        <w:pStyle w:val="NoSpacing"/>
        <w:tabs>
          <w:tab w:val="left" w:pos="720"/>
        </w:tabs>
        <w:rPr>
          <w:rStyle w:val="s1"/>
        </w:rPr>
      </w:pPr>
    </w:p>
    <w:p w14:paraId="56B48278" w14:textId="77777777" w:rsidR="0088590B" w:rsidRPr="0047582A" w:rsidRDefault="0088590B" w:rsidP="0088590B">
      <w:pPr>
        <w:pStyle w:val="NoSpacing"/>
        <w:tabs>
          <w:tab w:val="left" w:pos="720"/>
        </w:tabs>
        <w:rPr>
          <w:rStyle w:val="s1"/>
        </w:rPr>
      </w:pPr>
    </w:p>
    <w:p w14:paraId="65FE12F4" w14:textId="77777777" w:rsidR="0088590B" w:rsidRPr="0047582A" w:rsidRDefault="0088590B" w:rsidP="0088590B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>31 August 2021</w:t>
      </w:r>
    </w:p>
    <w:p w14:paraId="2CCA7DA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398B5" w14:textId="77777777" w:rsidR="0088590B" w:rsidRDefault="0088590B" w:rsidP="009139A6">
      <w:r>
        <w:separator/>
      </w:r>
    </w:p>
  </w:endnote>
  <w:endnote w:type="continuationSeparator" w:id="0">
    <w:p w14:paraId="615E4C15" w14:textId="77777777" w:rsidR="0088590B" w:rsidRDefault="0088590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B67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F175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0FC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3F3AB" w14:textId="77777777" w:rsidR="0088590B" w:rsidRDefault="0088590B" w:rsidP="009139A6">
      <w:r>
        <w:separator/>
      </w:r>
    </w:p>
  </w:footnote>
  <w:footnote w:type="continuationSeparator" w:id="0">
    <w:p w14:paraId="03919BB8" w14:textId="77777777" w:rsidR="0088590B" w:rsidRDefault="0088590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2FE3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531C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530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90B"/>
    <w:rsid w:val="000666E0"/>
    <w:rsid w:val="002510B7"/>
    <w:rsid w:val="005C130B"/>
    <w:rsid w:val="00826F5C"/>
    <w:rsid w:val="0088590B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5486C"/>
  <w15:chartTrackingRefBased/>
  <w15:docId w15:val="{E61D2526-0A91-466D-98A1-8202132B9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8590B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88590B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62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2021-09-10T15:03:00Z</dcterms:created>
  <dcterms:modified xsi:type="dcterms:W3CDTF">2021-09-10T16:05:00Z</dcterms:modified>
</cp:coreProperties>
</file>